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C37AF7" w14:textId="74937481" w:rsidR="009879C2" w:rsidRPr="009879C2" w:rsidRDefault="00834B07" w:rsidP="00E81BE4">
      <w:pPr>
        <w:pStyle w:val="Heading1"/>
      </w:pPr>
      <w:r>
        <w:t>Learning Tracking Tool</w:t>
      </w:r>
      <w:r w:rsidR="00FB7113">
        <w:t xml:space="preserve"> for </w:t>
      </w:r>
      <w:r w:rsidR="00574A91">
        <w:rPr>
          <w:i/>
          <w:iCs/>
        </w:rPr>
        <w:t>Human Energy Systems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18"/>
        <w:gridCol w:w="3644"/>
        <w:gridCol w:w="3644"/>
        <w:gridCol w:w="3644"/>
      </w:tblGrid>
      <w:tr w:rsidR="009879C2" w14:paraId="02ED8952" w14:textId="77777777" w:rsidTr="002601EF">
        <w:trPr>
          <w:cantSplit/>
          <w:tblHeader/>
        </w:trPr>
        <w:tc>
          <w:tcPr>
            <w:tcW w:w="2018" w:type="dxa"/>
          </w:tcPr>
          <w:p w14:paraId="1A8FF4DB" w14:textId="77777777" w:rsidR="009879C2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t>Activity</w:t>
            </w:r>
            <w:r>
              <w:rPr>
                <w:b/>
              </w:rPr>
              <w:t xml:space="preserve"> Chunk</w:t>
            </w:r>
          </w:p>
          <w:p w14:paraId="3280FAAA" w14:textId="1FB1382C" w:rsidR="00FE33EE" w:rsidRPr="00391F73" w:rsidRDefault="00FE33EE" w:rsidP="00834B07">
            <w:pPr>
              <w:pStyle w:val="standard"/>
              <w:ind w:firstLine="0"/>
              <w:jc w:val="center"/>
              <w:rPr>
                <w:b/>
              </w:rPr>
            </w:pPr>
            <w:r>
              <w:t>Write the activity and your role in each circle.</w:t>
            </w:r>
          </w:p>
        </w:tc>
        <w:tc>
          <w:tcPr>
            <w:tcW w:w="3644" w:type="dxa"/>
          </w:tcPr>
          <w:p w14:paraId="78ED0A98" w14:textId="77777777" w:rsidR="009879C2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did we do?</w:t>
            </w:r>
          </w:p>
          <w:p w14:paraId="5E229EA6" w14:textId="38BC5C16" w:rsidR="009879C2" w:rsidRPr="00391F73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 w:rsidRPr="00E06694">
              <w:t xml:space="preserve">Summarize key </w:t>
            </w:r>
            <w:r>
              <w:t>information and activities</w:t>
            </w:r>
            <w:r w:rsidRPr="00E06694">
              <w:t xml:space="preserve"> </w:t>
            </w:r>
            <w:r>
              <w:t>with a description and/or picture.</w:t>
            </w:r>
          </w:p>
        </w:tc>
        <w:tc>
          <w:tcPr>
            <w:tcW w:w="3644" w:type="dxa"/>
          </w:tcPr>
          <w:p w14:paraId="2B876465" w14:textId="77777777" w:rsidR="009879C2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t xml:space="preserve">What </w:t>
            </w:r>
            <w:r>
              <w:rPr>
                <w:b/>
              </w:rPr>
              <w:t xml:space="preserve">Did We Figure </w:t>
            </w:r>
            <w:r w:rsidRPr="00391F73">
              <w:rPr>
                <w:b/>
              </w:rPr>
              <w:t>Out</w:t>
            </w:r>
            <w:r>
              <w:rPr>
                <w:b/>
              </w:rPr>
              <w:t>?</w:t>
            </w:r>
          </w:p>
          <w:p w14:paraId="191D297F" w14:textId="39518D50" w:rsidR="009879C2" w:rsidRPr="00391F73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>
              <w:t>Summarize what we figured out about the phenomena that helps us answer the driving question.</w:t>
            </w:r>
          </w:p>
        </w:tc>
        <w:tc>
          <w:tcPr>
            <w:tcW w:w="3644" w:type="dxa"/>
          </w:tcPr>
          <w:p w14:paraId="0C8F9D33" w14:textId="77777777" w:rsidR="009879C2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t xml:space="preserve">What </w:t>
            </w:r>
            <w:r>
              <w:rPr>
                <w:b/>
              </w:rPr>
              <w:t>Are We Asking Now?</w:t>
            </w:r>
          </w:p>
          <w:p w14:paraId="0ECDA988" w14:textId="7EECDBD0" w:rsidR="008116E5" w:rsidRPr="008F5380" w:rsidRDefault="008116E5" w:rsidP="00834B07">
            <w:pPr>
              <w:pStyle w:val="standard"/>
              <w:ind w:firstLine="0"/>
              <w:jc w:val="center"/>
              <w:rPr>
                <w:b/>
                <w:szCs w:val="22"/>
              </w:rPr>
            </w:pPr>
            <w:r w:rsidRPr="008F5380">
              <w:rPr>
                <w:szCs w:val="22"/>
              </w:rPr>
              <w:t>What additional information do you need to answer the driving question?</w:t>
            </w:r>
          </w:p>
        </w:tc>
      </w:tr>
      <w:tr w:rsidR="00090248" w14:paraId="639161D2" w14:textId="77777777" w:rsidTr="00090248">
        <w:tc>
          <w:tcPr>
            <w:tcW w:w="12950" w:type="dxa"/>
            <w:gridSpan w:val="4"/>
            <w:shd w:val="clear" w:color="auto" w:fill="auto"/>
          </w:tcPr>
          <w:p w14:paraId="740449D5" w14:textId="0A87ACFE" w:rsidR="00090248" w:rsidRPr="00DA406D" w:rsidRDefault="00090248" w:rsidP="00090248">
            <w:pPr>
              <w:pStyle w:val="standard"/>
              <w:ind w:firstLine="0"/>
              <w:jc w:val="center"/>
              <w:rPr>
                <w:color w:val="000000" w:themeColor="text1"/>
                <w:sz w:val="20"/>
              </w:rPr>
            </w:pPr>
            <w:r>
              <w:rPr>
                <w:b/>
              </w:rPr>
              <w:t xml:space="preserve">Phase 1 Driving Question: </w:t>
            </w:r>
            <w:r w:rsidRPr="00E81BE4">
              <w:rPr>
                <w:b/>
                <w:bCs/>
              </w:rPr>
              <w:t>What is happening to the planet?</w:t>
            </w:r>
          </w:p>
        </w:tc>
      </w:tr>
      <w:tr w:rsidR="00E86DF0" w14:paraId="52114564" w14:textId="77777777" w:rsidTr="003745F1">
        <w:trPr>
          <w:trHeight w:val="1757"/>
        </w:trPr>
        <w:tc>
          <w:tcPr>
            <w:tcW w:w="2018" w:type="dxa"/>
            <w:shd w:val="clear" w:color="auto" w:fill="auto"/>
          </w:tcPr>
          <w:p w14:paraId="4D29EBB7" w14:textId="35880B3C" w:rsidR="00E86DF0" w:rsidRPr="003745F1" w:rsidRDefault="003745F1" w:rsidP="00834B07">
            <w:pPr>
              <w:pStyle w:val="standard"/>
              <w:ind w:firstLine="0"/>
              <w:jc w:val="center"/>
              <w:rPr>
                <w:sz w:val="20"/>
              </w:rPr>
            </w:pPr>
            <w:r w:rsidRPr="003745F1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BF5E142" wp14:editId="0B24B51D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17348</wp:posOffset>
                      </wp:positionV>
                      <wp:extent cx="1089497" cy="1089498"/>
                      <wp:effectExtent l="0" t="0" r="15875" b="15875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497" cy="1089498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DB13EC5" w14:textId="5DA4B04F" w:rsidR="009D66E0" w:rsidRPr="00961CF6" w:rsidRDefault="00694908" w:rsidP="009D66E0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20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961CF6">
                                    <w:rPr>
                                      <w:color w:val="FFFFFF" w:themeColor="background1"/>
                                      <w:sz w:val="20"/>
                                      <w14:textFill>
                                        <w14:noFill/>
                                      </w14:textFill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BF5E142" id="Oval 1" o:spid="_x0000_s1026" style="position:absolute;left:0;text-align:left;margin-left:2pt;margin-top:1.35pt;width:85.8pt;height:85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" filled="f" strokecolor="black [3213]">
                      <v:textbox inset="0,,0">
                        <w:txbxContent>
                          <w:p w14:paraId="1DB13EC5" w14:textId="5DA4B04F" w:rsidR="009D66E0" w:rsidRPr="00961CF6" w:rsidRDefault="00694908" w:rsidP="009D66E0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  <w14:textFill>
                                  <w14:noFill/>
                                </w14:textFill>
                              </w:rPr>
                            </w:pPr>
                            <w:r w:rsidRPr="00961CF6">
                              <w:rPr>
                                <w:color w:val="FFFFFF" w:themeColor="background1"/>
                                <w:sz w:val="20"/>
                                <w14:textFill>
                                  <w14:noFill/>
                                </w14:textFill>
                              </w:rPr>
                              <w:t>E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shd w:val="clear" w:color="auto" w:fill="auto"/>
          </w:tcPr>
          <w:p w14:paraId="7EC976F3" w14:textId="77777777" w:rsidR="00E86DF0" w:rsidRDefault="00E86DF0" w:rsidP="00972C5D">
            <w:pPr>
              <w:pStyle w:val="standard"/>
              <w:ind w:firstLine="0"/>
              <w:rPr>
                <w:sz w:val="20"/>
              </w:rPr>
            </w:pPr>
          </w:p>
          <w:p w14:paraId="248D6342" w14:textId="77777777" w:rsidR="00961CF6" w:rsidRDefault="00961CF6" w:rsidP="00972C5D">
            <w:pPr>
              <w:pStyle w:val="standard"/>
              <w:ind w:firstLine="0"/>
              <w:rPr>
                <w:sz w:val="20"/>
              </w:rPr>
            </w:pPr>
          </w:p>
          <w:p w14:paraId="43DBB001" w14:textId="77777777" w:rsidR="00961CF6" w:rsidRDefault="00961CF6" w:rsidP="00972C5D">
            <w:pPr>
              <w:pStyle w:val="standard"/>
              <w:ind w:firstLine="0"/>
              <w:rPr>
                <w:sz w:val="20"/>
              </w:rPr>
            </w:pPr>
          </w:p>
          <w:p w14:paraId="250FAE81" w14:textId="77777777" w:rsidR="00961CF6" w:rsidRDefault="00961CF6" w:rsidP="00972C5D">
            <w:pPr>
              <w:pStyle w:val="standard"/>
              <w:ind w:firstLine="0"/>
              <w:rPr>
                <w:sz w:val="20"/>
              </w:rPr>
            </w:pPr>
          </w:p>
          <w:p w14:paraId="3924D993" w14:textId="77777777" w:rsidR="00961CF6" w:rsidRDefault="00961CF6" w:rsidP="00972C5D">
            <w:pPr>
              <w:pStyle w:val="standard"/>
              <w:ind w:firstLine="0"/>
              <w:rPr>
                <w:sz w:val="20"/>
              </w:rPr>
            </w:pPr>
          </w:p>
          <w:p w14:paraId="1D59998D" w14:textId="77777777" w:rsidR="00961CF6" w:rsidRDefault="00961CF6" w:rsidP="00972C5D">
            <w:pPr>
              <w:pStyle w:val="standard"/>
              <w:ind w:firstLine="0"/>
              <w:rPr>
                <w:sz w:val="20"/>
              </w:rPr>
            </w:pPr>
          </w:p>
          <w:p w14:paraId="5C44A505" w14:textId="55BBB69D" w:rsidR="00961CF6" w:rsidRPr="003745F1" w:rsidRDefault="00961CF6" w:rsidP="00972C5D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507B8CFA" w14:textId="7B480F4E" w:rsidR="00DA406D" w:rsidRPr="00CA3EE2" w:rsidRDefault="00DA406D" w:rsidP="00BB07EC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2EDC3CB2" w14:textId="4C1C7883" w:rsidR="00E86DF0" w:rsidRPr="00DA406D" w:rsidRDefault="00E86DF0" w:rsidP="00B50829">
            <w:pPr>
              <w:pStyle w:val="standard"/>
              <w:ind w:firstLine="0"/>
              <w:rPr>
                <w:color w:val="FF0000"/>
                <w:sz w:val="20"/>
              </w:rPr>
            </w:pPr>
          </w:p>
        </w:tc>
      </w:tr>
      <w:tr w:rsidR="009879C2" w14:paraId="282E32B8" w14:textId="77777777" w:rsidTr="003745F1">
        <w:trPr>
          <w:trHeight w:val="1757"/>
        </w:trPr>
        <w:tc>
          <w:tcPr>
            <w:tcW w:w="2018" w:type="dxa"/>
            <w:shd w:val="clear" w:color="auto" w:fill="auto"/>
          </w:tcPr>
          <w:p w14:paraId="06578CCE" w14:textId="0C044E21" w:rsidR="009879C2" w:rsidRPr="003745F1" w:rsidRDefault="003745F1" w:rsidP="00834B07">
            <w:pPr>
              <w:pStyle w:val="standard"/>
              <w:ind w:firstLine="0"/>
              <w:jc w:val="center"/>
              <w:rPr>
                <w:sz w:val="20"/>
              </w:rPr>
            </w:pPr>
            <w:r w:rsidRPr="003745F1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78EC71B" wp14:editId="120CBFDD">
                      <wp:simplePos x="0" y="0"/>
                      <wp:positionH relativeFrom="column">
                        <wp:posOffset>13538</wp:posOffset>
                      </wp:positionH>
                      <wp:positionV relativeFrom="paragraph">
                        <wp:posOffset>30480</wp:posOffset>
                      </wp:positionV>
                      <wp:extent cx="1089498" cy="1088984"/>
                      <wp:effectExtent l="0" t="0" r="15875" b="16510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498" cy="1088984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9D95837" w14:textId="0A1A8D9B" w:rsidR="00C12AD9" w:rsidRPr="00C12AD9" w:rsidRDefault="00532B27" w:rsidP="00961CF6">
                                  <w:pPr>
                                    <w:spacing w:after="0"/>
                                    <w:jc w:val="center"/>
                                    <w:rPr>
                                      <w:color w:val="FFFFFF" w:themeColor="background1"/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P</w:t>
                                  </w:r>
                                  <w:r w:rsidRPr="00532B27"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8EC71B" id="Oval 3" o:spid="_x0000_s1027" style="position:absolute;left:0;text-align:left;margin-left:1.05pt;margin-top:2.4pt;width:85.8pt;height:8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" filled="f" strokecolor="black [3213]">
                      <v:textbox inset="0,,0">
                        <w:txbxContent>
                          <w:p w14:paraId="59D95837" w14:textId="0A1A8D9B" w:rsidR="00C12AD9" w:rsidRPr="00C12AD9" w:rsidRDefault="00532B27" w:rsidP="00961CF6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  <w:sz w:val="2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0"/>
                              </w:rPr>
                              <w:t>P</w:t>
                            </w:r>
                            <w:r w:rsidRPr="00532B27">
                              <w:rPr>
                                <w:color w:val="FFFFFF" w:themeColor="background1"/>
                                <w:sz w:val="20"/>
                              </w:rP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3745F1">
              <w:rPr>
                <w:sz w:val="20"/>
              </w:rPr>
              <w:t xml:space="preserve"> </w:t>
            </w:r>
          </w:p>
        </w:tc>
        <w:tc>
          <w:tcPr>
            <w:tcW w:w="3644" w:type="dxa"/>
            <w:shd w:val="clear" w:color="auto" w:fill="auto"/>
          </w:tcPr>
          <w:p w14:paraId="56CFCBD3" w14:textId="77777777" w:rsidR="009879C2" w:rsidRDefault="009879C2" w:rsidP="00972C5D">
            <w:pPr>
              <w:pStyle w:val="standard"/>
              <w:ind w:firstLine="0"/>
              <w:rPr>
                <w:sz w:val="20"/>
              </w:rPr>
            </w:pPr>
          </w:p>
          <w:p w14:paraId="1C1C82F0" w14:textId="77777777" w:rsidR="00961CF6" w:rsidRDefault="00961CF6" w:rsidP="00972C5D">
            <w:pPr>
              <w:pStyle w:val="standard"/>
              <w:ind w:firstLine="0"/>
              <w:rPr>
                <w:sz w:val="20"/>
              </w:rPr>
            </w:pPr>
          </w:p>
          <w:p w14:paraId="53E482FA" w14:textId="77777777" w:rsidR="00961CF6" w:rsidRDefault="00961CF6" w:rsidP="00972C5D">
            <w:pPr>
              <w:pStyle w:val="standard"/>
              <w:ind w:firstLine="0"/>
              <w:rPr>
                <w:sz w:val="20"/>
              </w:rPr>
            </w:pPr>
          </w:p>
          <w:p w14:paraId="06BC6F88" w14:textId="77777777" w:rsidR="00961CF6" w:rsidRDefault="00961CF6" w:rsidP="00972C5D">
            <w:pPr>
              <w:pStyle w:val="standard"/>
              <w:ind w:firstLine="0"/>
              <w:rPr>
                <w:sz w:val="20"/>
              </w:rPr>
            </w:pPr>
          </w:p>
          <w:p w14:paraId="1A95094F" w14:textId="77777777" w:rsidR="00961CF6" w:rsidRDefault="00961CF6" w:rsidP="00972C5D">
            <w:pPr>
              <w:pStyle w:val="standard"/>
              <w:ind w:firstLine="0"/>
              <w:rPr>
                <w:sz w:val="20"/>
              </w:rPr>
            </w:pPr>
          </w:p>
          <w:p w14:paraId="36E77EA7" w14:textId="77777777" w:rsidR="00961CF6" w:rsidRDefault="00961CF6" w:rsidP="00972C5D">
            <w:pPr>
              <w:pStyle w:val="standard"/>
              <w:ind w:firstLine="0"/>
              <w:rPr>
                <w:sz w:val="20"/>
              </w:rPr>
            </w:pPr>
          </w:p>
          <w:p w14:paraId="228F49D2" w14:textId="6292DAF9" w:rsidR="00961CF6" w:rsidRPr="003745F1" w:rsidRDefault="00961CF6" w:rsidP="00972C5D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67C16ADD" w14:textId="040B3179" w:rsidR="00310F15" w:rsidRPr="003745F1" w:rsidRDefault="00310F15" w:rsidP="000F1C6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022D8AB0" w14:textId="4BB54454" w:rsidR="009879C2" w:rsidRPr="003745F1" w:rsidRDefault="009879C2" w:rsidP="00B50829">
            <w:pPr>
              <w:pStyle w:val="standard"/>
              <w:ind w:firstLine="0"/>
              <w:rPr>
                <w:sz w:val="20"/>
              </w:rPr>
            </w:pPr>
          </w:p>
        </w:tc>
      </w:tr>
      <w:tr w:rsidR="003745F1" w14:paraId="3921561B" w14:textId="77777777" w:rsidTr="003745F1">
        <w:trPr>
          <w:trHeight w:val="1757"/>
        </w:trPr>
        <w:tc>
          <w:tcPr>
            <w:tcW w:w="2018" w:type="dxa"/>
            <w:shd w:val="clear" w:color="auto" w:fill="auto"/>
          </w:tcPr>
          <w:p w14:paraId="4BE2B8DE" w14:textId="4E82727A" w:rsidR="003745F1" w:rsidRPr="003745F1" w:rsidRDefault="003745F1" w:rsidP="003745F1">
            <w:pPr>
              <w:pStyle w:val="standard"/>
              <w:ind w:firstLine="0"/>
              <w:jc w:val="center"/>
              <w:rPr>
                <w:noProof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58A4F68" wp14:editId="380D1334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17145</wp:posOffset>
                      </wp:positionV>
                      <wp:extent cx="1089497" cy="1088984"/>
                      <wp:effectExtent l="0" t="0" r="15875" b="16510"/>
                      <wp:wrapNone/>
                      <wp:docPr id="6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497" cy="1088984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E230B6F" w14:textId="1A79C89D" w:rsidR="009D66E0" w:rsidRPr="00F37338" w:rsidRDefault="009A68F3" w:rsidP="00961CF6">
                                  <w:pPr>
                                    <w:spacing w:after="0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Connections be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8A4F68" id="Oval 6" o:spid="_x0000_s1028" style="position:absolute;left:0;text-align:left;margin-left:1.2pt;margin-top:1.35pt;width:85.8pt;height:8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" filled="f" strokecolor="black [3213]">
                      <v:textbox inset="0,0,0,0">
                        <w:txbxContent>
                          <w:p w14:paraId="3E230B6F" w14:textId="1A79C89D" w:rsidR="009D66E0" w:rsidRPr="00F37338" w:rsidRDefault="009A68F3" w:rsidP="00961CF6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0"/>
                              </w:rPr>
                              <w:t>Connections be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shd w:val="clear" w:color="auto" w:fill="auto"/>
          </w:tcPr>
          <w:p w14:paraId="1A6F577B" w14:textId="77777777" w:rsidR="003745F1" w:rsidRDefault="003745F1" w:rsidP="008F5380">
            <w:pPr>
              <w:pStyle w:val="standard"/>
              <w:ind w:firstLine="0"/>
              <w:rPr>
                <w:sz w:val="20"/>
              </w:rPr>
            </w:pPr>
          </w:p>
          <w:p w14:paraId="7644CF53" w14:textId="77777777" w:rsidR="00961CF6" w:rsidRDefault="00961CF6" w:rsidP="008F5380">
            <w:pPr>
              <w:pStyle w:val="standard"/>
              <w:ind w:firstLine="0"/>
              <w:rPr>
                <w:sz w:val="20"/>
              </w:rPr>
            </w:pPr>
          </w:p>
          <w:p w14:paraId="535BD12F" w14:textId="77777777" w:rsidR="00961CF6" w:rsidRDefault="00961CF6" w:rsidP="008F5380">
            <w:pPr>
              <w:pStyle w:val="standard"/>
              <w:ind w:firstLine="0"/>
              <w:rPr>
                <w:sz w:val="20"/>
              </w:rPr>
            </w:pPr>
          </w:p>
          <w:p w14:paraId="0F3E7FD9" w14:textId="77777777" w:rsidR="00961CF6" w:rsidRDefault="00961CF6" w:rsidP="008F5380">
            <w:pPr>
              <w:pStyle w:val="standard"/>
              <w:ind w:firstLine="0"/>
              <w:rPr>
                <w:sz w:val="20"/>
              </w:rPr>
            </w:pPr>
          </w:p>
          <w:p w14:paraId="100EFBD4" w14:textId="77777777" w:rsidR="00961CF6" w:rsidRDefault="00961CF6" w:rsidP="008F5380">
            <w:pPr>
              <w:pStyle w:val="standard"/>
              <w:ind w:firstLine="0"/>
              <w:rPr>
                <w:sz w:val="20"/>
              </w:rPr>
            </w:pPr>
          </w:p>
          <w:p w14:paraId="04CA5735" w14:textId="77777777" w:rsidR="00961CF6" w:rsidRDefault="00961CF6" w:rsidP="008F5380">
            <w:pPr>
              <w:pStyle w:val="standard"/>
              <w:ind w:firstLine="0"/>
              <w:rPr>
                <w:sz w:val="20"/>
              </w:rPr>
            </w:pPr>
          </w:p>
          <w:p w14:paraId="53DB0313" w14:textId="29DFABB0" w:rsidR="00961CF6" w:rsidRPr="008F5380" w:rsidRDefault="00961CF6" w:rsidP="008F5380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1411D55C" w14:textId="0572AA31" w:rsidR="003745F1" w:rsidRPr="0015626F" w:rsidRDefault="003745F1" w:rsidP="008F5380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0B32DBA7" w14:textId="3C759219" w:rsidR="003745F1" w:rsidRPr="00417CF4" w:rsidRDefault="003745F1" w:rsidP="00B50829">
            <w:pPr>
              <w:pStyle w:val="standard"/>
              <w:ind w:firstLine="0"/>
              <w:rPr>
                <w:sz w:val="20"/>
              </w:rPr>
            </w:pPr>
          </w:p>
        </w:tc>
      </w:tr>
    </w:tbl>
    <w:p w14:paraId="1DFEFA09" w14:textId="77777777" w:rsidR="00090248" w:rsidRDefault="00090248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18"/>
        <w:gridCol w:w="3644"/>
        <w:gridCol w:w="3644"/>
        <w:gridCol w:w="3644"/>
      </w:tblGrid>
      <w:tr w:rsidR="00090248" w14:paraId="52683D15" w14:textId="77777777" w:rsidTr="00090248">
        <w:tc>
          <w:tcPr>
            <w:tcW w:w="2018" w:type="dxa"/>
            <w:shd w:val="clear" w:color="auto" w:fill="auto"/>
          </w:tcPr>
          <w:p w14:paraId="03B4AF6C" w14:textId="77777777" w:rsidR="00090248" w:rsidRDefault="00090248" w:rsidP="00090248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lastRenderedPageBreak/>
              <w:t>Activity</w:t>
            </w:r>
            <w:r>
              <w:rPr>
                <w:b/>
              </w:rPr>
              <w:t xml:space="preserve"> Chunk</w:t>
            </w:r>
          </w:p>
          <w:p w14:paraId="6FA41DF3" w14:textId="45BA82BF" w:rsidR="00090248" w:rsidRPr="00E81BE4" w:rsidRDefault="00090248" w:rsidP="00090248">
            <w:pPr>
              <w:pStyle w:val="standard"/>
              <w:ind w:firstLine="0"/>
              <w:jc w:val="center"/>
              <w:rPr>
                <w:b/>
                <w:bCs/>
              </w:rPr>
            </w:pPr>
            <w:r>
              <w:t>Write the activity and your role in each circle.</w:t>
            </w:r>
          </w:p>
        </w:tc>
        <w:tc>
          <w:tcPr>
            <w:tcW w:w="3644" w:type="dxa"/>
            <w:shd w:val="clear" w:color="auto" w:fill="auto"/>
          </w:tcPr>
          <w:p w14:paraId="1F36C24A" w14:textId="77777777" w:rsidR="00090248" w:rsidRDefault="00090248" w:rsidP="0009024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did we do?</w:t>
            </w:r>
          </w:p>
          <w:p w14:paraId="061DDC55" w14:textId="12C84FC0" w:rsidR="00090248" w:rsidRPr="00E81BE4" w:rsidRDefault="00090248" w:rsidP="00090248">
            <w:pPr>
              <w:pStyle w:val="standard"/>
              <w:ind w:firstLine="0"/>
              <w:jc w:val="center"/>
              <w:rPr>
                <w:b/>
                <w:bCs/>
              </w:rPr>
            </w:pPr>
            <w:r w:rsidRPr="00E06694">
              <w:t xml:space="preserve">Summarize key </w:t>
            </w:r>
            <w:r>
              <w:t>information and activities</w:t>
            </w:r>
            <w:r w:rsidRPr="00E06694">
              <w:t xml:space="preserve"> </w:t>
            </w:r>
            <w:r>
              <w:t>with a description and/or picture.</w:t>
            </w:r>
          </w:p>
        </w:tc>
        <w:tc>
          <w:tcPr>
            <w:tcW w:w="3644" w:type="dxa"/>
            <w:shd w:val="clear" w:color="auto" w:fill="auto"/>
          </w:tcPr>
          <w:p w14:paraId="29A83B70" w14:textId="77777777" w:rsidR="00090248" w:rsidRDefault="00090248" w:rsidP="00090248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t xml:space="preserve">What </w:t>
            </w:r>
            <w:r>
              <w:rPr>
                <w:b/>
              </w:rPr>
              <w:t xml:space="preserve">Did We Figure </w:t>
            </w:r>
            <w:r w:rsidRPr="00391F73">
              <w:rPr>
                <w:b/>
              </w:rPr>
              <w:t>Out</w:t>
            </w:r>
            <w:r>
              <w:rPr>
                <w:b/>
              </w:rPr>
              <w:t>?</w:t>
            </w:r>
          </w:p>
          <w:p w14:paraId="429A4F78" w14:textId="35FD047D" w:rsidR="00090248" w:rsidRPr="00E81BE4" w:rsidRDefault="00090248" w:rsidP="00090248">
            <w:pPr>
              <w:pStyle w:val="standard"/>
              <w:ind w:firstLine="0"/>
              <w:jc w:val="center"/>
              <w:rPr>
                <w:b/>
                <w:bCs/>
              </w:rPr>
            </w:pPr>
            <w:r>
              <w:t>Summarize what we figured out about the phenomena that helps us answer the driving question.</w:t>
            </w:r>
          </w:p>
        </w:tc>
        <w:tc>
          <w:tcPr>
            <w:tcW w:w="3644" w:type="dxa"/>
            <w:shd w:val="clear" w:color="auto" w:fill="auto"/>
          </w:tcPr>
          <w:p w14:paraId="46A21038" w14:textId="77777777" w:rsidR="00090248" w:rsidRDefault="00090248" w:rsidP="00090248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t xml:space="preserve">What </w:t>
            </w:r>
            <w:r>
              <w:rPr>
                <w:b/>
              </w:rPr>
              <w:t>Are We Asking Now?</w:t>
            </w:r>
          </w:p>
          <w:p w14:paraId="59C4150B" w14:textId="525501E5" w:rsidR="00090248" w:rsidRPr="00E81BE4" w:rsidRDefault="00090248" w:rsidP="00090248">
            <w:pPr>
              <w:pStyle w:val="standard"/>
              <w:ind w:firstLine="0"/>
              <w:jc w:val="center"/>
              <w:rPr>
                <w:b/>
                <w:bCs/>
              </w:rPr>
            </w:pPr>
            <w:r w:rsidRPr="008F5380">
              <w:rPr>
                <w:szCs w:val="22"/>
              </w:rPr>
              <w:t>What additional information do you need to answer the driving question?</w:t>
            </w:r>
          </w:p>
        </w:tc>
      </w:tr>
      <w:tr w:rsidR="00E81BE4" w14:paraId="256BDE3D" w14:textId="77777777" w:rsidTr="00E81BE4">
        <w:tc>
          <w:tcPr>
            <w:tcW w:w="12950" w:type="dxa"/>
            <w:gridSpan w:val="4"/>
            <w:shd w:val="clear" w:color="auto" w:fill="auto"/>
          </w:tcPr>
          <w:p w14:paraId="789FCC41" w14:textId="1E86372A" w:rsidR="00E81BE4" w:rsidRPr="00E81BE4" w:rsidRDefault="00E81BE4" w:rsidP="00E81BE4">
            <w:pPr>
              <w:pStyle w:val="standard"/>
              <w:ind w:firstLine="0"/>
              <w:jc w:val="center"/>
              <w:rPr>
                <w:b/>
                <w:bCs/>
                <w:sz w:val="20"/>
              </w:rPr>
            </w:pPr>
            <w:r w:rsidRPr="00E81BE4">
              <w:rPr>
                <w:b/>
                <w:bCs/>
              </w:rPr>
              <w:t>Phase 2: What causes changes in C</w:t>
            </w:r>
            <w:r w:rsidR="00090248">
              <w:rPr>
                <w:b/>
                <w:bCs/>
              </w:rPr>
              <w:t>O</w:t>
            </w:r>
            <w:r w:rsidRPr="00E81BE4">
              <w:rPr>
                <w:b/>
                <w:bCs/>
                <w:vertAlign w:val="subscript"/>
              </w:rPr>
              <w:t>2</w:t>
            </w:r>
            <w:r w:rsidRPr="00E81BE4">
              <w:rPr>
                <w:b/>
                <w:bCs/>
              </w:rPr>
              <w:t>?</w:t>
            </w:r>
          </w:p>
        </w:tc>
      </w:tr>
      <w:tr w:rsidR="009879C2" w14:paraId="2D4BB0C0" w14:textId="77777777" w:rsidTr="00417CF4">
        <w:trPr>
          <w:trHeight w:val="1757"/>
        </w:trPr>
        <w:tc>
          <w:tcPr>
            <w:tcW w:w="2018" w:type="dxa"/>
            <w:shd w:val="clear" w:color="auto" w:fill="auto"/>
          </w:tcPr>
          <w:p w14:paraId="2A59D795" w14:textId="7D6E97EB" w:rsidR="009879C2" w:rsidRPr="003745F1" w:rsidRDefault="009A68F3" w:rsidP="002579E4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EFF9841" wp14:editId="4D11FD56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6350</wp:posOffset>
                      </wp:positionV>
                      <wp:extent cx="1089025" cy="1088390"/>
                      <wp:effectExtent l="0" t="0" r="15875" b="16510"/>
                      <wp:wrapNone/>
                      <wp:docPr id="11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839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04457C4" w14:textId="77777777" w:rsidR="009D66E0" w:rsidRPr="00F37338" w:rsidRDefault="009D66E0" w:rsidP="009D66E0">
                                  <w:pPr>
                                    <w:jc w:val="center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EFF9841" id="Oval 11" o:spid="_x0000_s1029" style="position:absolute;left:0;text-align:left;margin-left:1.8pt;margin-top:.5pt;width:85.75pt;height:85.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" filled="f" strokecolor="black [3213]">
                      <v:textbox inset="0,0,0,0">
                        <w:txbxContent>
                          <w:p w14:paraId="404457C4" w14:textId="77777777" w:rsidR="009D66E0" w:rsidRPr="00F37338" w:rsidRDefault="009D66E0" w:rsidP="009D66E0">
                            <w:pPr>
                              <w:jc w:val="center"/>
                              <w:rPr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9879C2" w:rsidRPr="003745F1">
              <w:rPr>
                <w:sz w:val="20"/>
              </w:rPr>
              <w:t xml:space="preserve"> </w:t>
            </w:r>
          </w:p>
        </w:tc>
        <w:tc>
          <w:tcPr>
            <w:tcW w:w="3644" w:type="dxa"/>
            <w:shd w:val="clear" w:color="auto" w:fill="auto"/>
          </w:tcPr>
          <w:p w14:paraId="0FF17C6B" w14:textId="77777777" w:rsidR="009879C2" w:rsidRDefault="009879C2" w:rsidP="00ED6A6D">
            <w:pPr>
              <w:pStyle w:val="standard"/>
              <w:ind w:firstLine="0"/>
              <w:rPr>
                <w:sz w:val="20"/>
              </w:rPr>
            </w:pPr>
          </w:p>
          <w:p w14:paraId="0C6D2F6B" w14:textId="77777777" w:rsidR="00961CF6" w:rsidRDefault="00961CF6" w:rsidP="00ED6A6D">
            <w:pPr>
              <w:pStyle w:val="standard"/>
              <w:ind w:firstLine="0"/>
              <w:rPr>
                <w:sz w:val="20"/>
              </w:rPr>
            </w:pPr>
          </w:p>
          <w:p w14:paraId="2666A070" w14:textId="77777777" w:rsidR="00961CF6" w:rsidRDefault="00961CF6" w:rsidP="00ED6A6D">
            <w:pPr>
              <w:pStyle w:val="standard"/>
              <w:ind w:firstLine="0"/>
              <w:rPr>
                <w:sz w:val="20"/>
              </w:rPr>
            </w:pPr>
          </w:p>
          <w:p w14:paraId="22C4A7D3" w14:textId="77777777" w:rsidR="00961CF6" w:rsidRDefault="00961CF6" w:rsidP="00ED6A6D">
            <w:pPr>
              <w:pStyle w:val="standard"/>
              <w:ind w:firstLine="0"/>
              <w:rPr>
                <w:sz w:val="20"/>
              </w:rPr>
            </w:pPr>
          </w:p>
          <w:p w14:paraId="25D84C55" w14:textId="77777777" w:rsidR="00961CF6" w:rsidRDefault="00961CF6" w:rsidP="00ED6A6D">
            <w:pPr>
              <w:pStyle w:val="standard"/>
              <w:ind w:firstLine="0"/>
              <w:rPr>
                <w:sz w:val="20"/>
              </w:rPr>
            </w:pPr>
          </w:p>
          <w:p w14:paraId="55AB47EF" w14:textId="2E9870CB" w:rsidR="00961CF6" w:rsidRDefault="00961CF6" w:rsidP="00ED6A6D">
            <w:pPr>
              <w:pStyle w:val="standard"/>
              <w:ind w:firstLine="0"/>
              <w:rPr>
                <w:sz w:val="20"/>
              </w:rPr>
            </w:pPr>
          </w:p>
          <w:p w14:paraId="292BF836" w14:textId="77777777" w:rsidR="00961CF6" w:rsidRDefault="00961CF6" w:rsidP="00ED6A6D">
            <w:pPr>
              <w:pStyle w:val="standard"/>
              <w:ind w:firstLine="0"/>
              <w:rPr>
                <w:sz w:val="20"/>
              </w:rPr>
            </w:pPr>
          </w:p>
          <w:p w14:paraId="31753F56" w14:textId="75F51172" w:rsidR="00961CF6" w:rsidRPr="003745F1" w:rsidRDefault="00961CF6" w:rsidP="00ED6A6D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53B04AEA" w14:textId="347EEE6B" w:rsidR="009879C2" w:rsidRPr="003745F1" w:rsidRDefault="009879C2" w:rsidP="005B595C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2D36E068" w14:textId="6D717413" w:rsidR="009879C2" w:rsidRPr="003745F1" w:rsidRDefault="009879C2" w:rsidP="00B50829">
            <w:pPr>
              <w:pStyle w:val="standard"/>
              <w:ind w:firstLine="0"/>
              <w:rPr>
                <w:sz w:val="20"/>
              </w:rPr>
            </w:pPr>
          </w:p>
        </w:tc>
      </w:tr>
      <w:tr w:rsidR="009A68F3" w14:paraId="7F384D78" w14:textId="77777777" w:rsidTr="00417CF4">
        <w:trPr>
          <w:trHeight w:val="1757"/>
        </w:trPr>
        <w:tc>
          <w:tcPr>
            <w:tcW w:w="2018" w:type="dxa"/>
            <w:shd w:val="clear" w:color="auto" w:fill="auto"/>
          </w:tcPr>
          <w:p w14:paraId="45EC6D81" w14:textId="5EACCBE8" w:rsidR="009A68F3" w:rsidRDefault="009A68F3" w:rsidP="002579E4">
            <w:pPr>
              <w:pStyle w:val="standard"/>
              <w:ind w:firstLine="0"/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61776D3" wp14:editId="432E28C0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9525</wp:posOffset>
                      </wp:positionV>
                      <wp:extent cx="1089497" cy="1088984"/>
                      <wp:effectExtent l="0" t="0" r="15875" b="16510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497" cy="1088984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5A069DA" w14:textId="524F3196" w:rsidR="009A68F3" w:rsidRPr="009A68F3" w:rsidRDefault="009A68F3" w:rsidP="00961CF6">
                                  <w:pPr>
                                    <w:pStyle w:val="standard"/>
                                    <w:spacing w:after="0"/>
                                    <w:ind w:firstLine="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9A68F3"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61776D3" id="Oval 2" o:spid="_x0000_s1030" style="position:absolute;left:0;text-align:left;margin-left:-.5pt;margin-top:.75pt;width:85.8pt;height:85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" filled="f" strokecolor="black [3213]">
                      <v:textbox inset="0,0,0,0">
                        <w:txbxContent>
                          <w:p w14:paraId="75A069DA" w14:textId="524F3196" w:rsidR="009A68F3" w:rsidRPr="009A68F3" w:rsidRDefault="009A68F3" w:rsidP="00961CF6">
                            <w:pPr>
                              <w:pStyle w:val="standard"/>
                              <w:spacing w:after="0"/>
                              <w:ind w:firstLine="0"/>
                              <w:jc w:val="center"/>
                              <w:rPr>
                                <w:sz w:val="20"/>
                              </w:rPr>
                            </w:pPr>
                            <w:r w:rsidRPr="009A68F3">
                              <w:rPr>
                                <w:color w:val="FFFFFF" w:themeColor="background1"/>
                                <w:sz w:val="20"/>
                              </w:rPr>
                              <w:t>I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shd w:val="clear" w:color="auto" w:fill="auto"/>
          </w:tcPr>
          <w:p w14:paraId="68E99EE8" w14:textId="77777777" w:rsidR="009A68F3" w:rsidRDefault="009A68F3" w:rsidP="00ED6A6D">
            <w:pPr>
              <w:pStyle w:val="standard"/>
              <w:ind w:firstLine="0"/>
              <w:rPr>
                <w:sz w:val="20"/>
              </w:rPr>
            </w:pPr>
          </w:p>
          <w:p w14:paraId="48E79F4B" w14:textId="77777777" w:rsidR="00961CF6" w:rsidRDefault="00961CF6" w:rsidP="00ED6A6D">
            <w:pPr>
              <w:pStyle w:val="standard"/>
              <w:ind w:firstLine="0"/>
              <w:rPr>
                <w:sz w:val="20"/>
              </w:rPr>
            </w:pPr>
          </w:p>
          <w:p w14:paraId="6750BA74" w14:textId="77777777" w:rsidR="00961CF6" w:rsidRDefault="00961CF6" w:rsidP="00ED6A6D">
            <w:pPr>
              <w:pStyle w:val="standard"/>
              <w:ind w:firstLine="0"/>
              <w:rPr>
                <w:sz w:val="20"/>
              </w:rPr>
            </w:pPr>
          </w:p>
          <w:p w14:paraId="71CBCF06" w14:textId="77777777" w:rsidR="00961CF6" w:rsidRDefault="00961CF6" w:rsidP="00ED6A6D">
            <w:pPr>
              <w:pStyle w:val="standard"/>
              <w:ind w:firstLine="0"/>
              <w:rPr>
                <w:sz w:val="20"/>
              </w:rPr>
            </w:pPr>
          </w:p>
          <w:p w14:paraId="3D7B8082" w14:textId="77777777" w:rsidR="00961CF6" w:rsidRDefault="00961CF6" w:rsidP="00ED6A6D">
            <w:pPr>
              <w:pStyle w:val="standard"/>
              <w:ind w:firstLine="0"/>
              <w:rPr>
                <w:sz w:val="20"/>
              </w:rPr>
            </w:pPr>
          </w:p>
          <w:p w14:paraId="36FA924E" w14:textId="16DDE8A4" w:rsidR="00961CF6" w:rsidRDefault="00961CF6" w:rsidP="00ED6A6D">
            <w:pPr>
              <w:pStyle w:val="standard"/>
              <w:ind w:firstLine="0"/>
              <w:rPr>
                <w:sz w:val="20"/>
              </w:rPr>
            </w:pPr>
          </w:p>
          <w:p w14:paraId="5A3297D2" w14:textId="77777777" w:rsidR="00961CF6" w:rsidRDefault="00961CF6" w:rsidP="00ED6A6D">
            <w:pPr>
              <w:pStyle w:val="standard"/>
              <w:ind w:firstLine="0"/>
              <w:rPr>
                <w:sz w:val="20"/>
              </w:rPr>
            </w:pPr>
          </w:p>
          <w:p w14:paraId="1A31CBE7" w14:textId="45FDDC55" w:rsidR="00961CF6" w:rsidRPr="008F5380" w:rsidRDefault="00961CF6" w:rsidP="00ED6A6D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03680ED3" w14:textId="5B7F4746" w:rsidR="009A68F3" w:rsidRPr="00205406" w:rsidRDefault="009A68F3" w:rsidP="005B595C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4A0D6714" w14:textId="3EA50360" w:rsidR="009A68F3" w:rsidRPr="004E1CFB" w:rsidRDefault="009A68F3" w:rsidP="00B50829">
            <w:pPr>
              <w:pStyle w:val="standard"/>
              <w:ind w:firstLine="0"/>
              <w:rPr>
                <w:sz w:val="20"/>
              </w:rPr>
            </w:pPr>
          </w:p>
        </w:tc>
      </w:tr>
      <w:tr w:rsidR="009879C2" w14:paraId="1C472C7C" w14:textId="77777777" w:rsidTr="00417CF4">
        <w:trPr>
          <w:trHeight w:val="1757"/>
        </w:trPr>
        <w:tc>
          <w:tcPr>
            <w:tcW w:w="2018" w:type="dxa"/>
            <w:shd w:val="clear" w:color="auto" w:fill="auto"/>
          </w:tcPr>
          <w:p w14:paraId="4BC88DB7" w14:textId="48F678E4" w:rsidR="009879C2" w:rsidRPr="003745F1" w:rsidRDefault="009D66E0" w:rsidP="002579E4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2B604CF" wp14:editId="5CDE1EBF">
                      <wp:simplePos x="0" y="0"/>
                      <wp:positionH relativeFrom="column">
                        <wp:posOffset>22793</wp:posOffset>
                      </wp:positionH>
                      <wp:positionV relativeFrom="paragraph">
                        <wp:posOffset>34763</wp:posOffset>
                      </wp:positionV>
                      <wp:extent cx="1089497" cy="1088984"/>
                      <wp:effectExtent l="0" t="0" r="15875" b="16510"/>
                      <wp:wrapNone/>
                      <wp:docPr id="12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497" cy="1088984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0A67744" w14:textId="77777777" w:rsidR="009D66E0" w:rsidRDefault="009D66E0" w:rsidP="009D66E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2B604CF" id="Oval 12" o:spid="_x0000_s1031" style="position:absolute;left:0;text-align:left;margin-left:1.8pt;margin-top:2.75pt;width:85.8pt;height:85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" filled="f" strokecolor="black [3213]">
                      <v:textbox inset="0,,0">
                        <w:txbxContent>
                          <w:p w14:paraId="00A67744" w14:textId="77777777" w:rsidR="009D66E0" w:rsidRDefault="009D66E0" w:rsidP="009D66E0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9879C2" w:rsidRPr="003745F1">
              <w:rPr>
                <w:sz w:val="20"/>
              </w:rPr>
              <w:t xml:space="preserve"> </w:t>
            </w:r>
          </w:p>
        </w:tc>
        <w:tc>
          <w:tcPr>
            <w:tcW w:w="3644" w:type="dxa"/>
            <w:shd w:val="clear" w:color="auto" w:fill="auto"/>
          </w:tcPr>
          <w:p w14:paraId="2B85109A" w14:textId="77777777" w:rsidR="009879C2" w:rsidRDefault="009879C2" w:rsidP="008F5380">
            <w:pPr>
              <w:pStyle w:val="standard"/>
              <w:ind w:firstLine="0"/>
              <w:rPr>
                <w:sz w:val="20"/>
              </w:rPr>
            </w:pPr>
          </w:p>
          <w:p w14:paraId="23200BAB" w14:textId="77777777" w:rsidR="00961CF6" w:rsidRDefault="00961CF6" w:rsidP="008F5380">
            <w:pPr>
              <w:pStyle w:val="standard"/>
              <w:ind w:firstLine="0"/>
              <w:rPr>
                <w:sz w:val="20"/>
              </w:rPr>
            </w:pPr>
          </w:p>
          <w:p w14:paraId="1EF36C58" w14:textId="77777777" w:rsidR="00961CF6" w:rsidRDefault="00961CF6" w:rsidP="008F5380">
            <w:pPr>
              <w:pStyle w:val="standard"/>
              <w:ind w:firstLine="0"/>
              <w:rPr>
                <w:sz w:val="20"/>
              </w:rPr>
            </w:pPr>
          </w:p>
          <w:p w14:paraId="6554F017" w14:textId="77777777" w:rsidR="00961CF6" w:rsidRDefault="00961CF6" w:rsidP="008F5380">
            <w:pPr>
              <w:pStyle w:val="standard"/>
              <w:ind w:firstLine="0"/>
              <w:rPr>
                <w:sz w:val="20"/>
              </w:rPr>
            </w:pPr>
          </w:p>
          <w:p w14:paraId="3272C174" w14:textId="61F72EA0" w:rsidR="00961CF6" w:rsidRDefault="00961CF6" w:rsidP="008F5380">
            <w:pPr>
              <w:pStyle w:val="standard"/>
              <w:ind w:firstLine="0"/>
              <w:rPr>
                <w:sz w:val="20"/>
              </w:rPr>
            </w:pPr>
          </w:p>
          <w:p w14:paraId="62C49A12" w14:textId="77777777" w:rsidR="00961CF6" w:rsidRDefault="00961CF6" w:rsidP="008F5380">
            <w:pPr>
              <w:pStyle w:val="standard"/>
              <w:ind w:firstLine="0"/>
              <w:rPr>
                <w:sz w:val="20"/>
              </w:rPr>
            </w:pPr>
          </w:p>
          <w:p w14:paraId="45F3A1F1" w14:textId="77777777" w:rsidR="00961CF6" w:rsidRDefault="00961CF6" w:rsidP="008F5380">
            <w:pPr>
              <w:pStyle w:val="standard"/>
              <w:ind w:firstLine="0"/>
              <w:rPr>
                <w:sz w:val="20"/>
              </w:rPr>
            </w:pPr>
          </w:p>
          <w:p w14:paraId="26772BF0" w14:textId="77745BD3" w:rsidR="00961CF6" w:rsidRPr="008F5380" w:rsidRDefault="00961CF6" w:rsidP="008F5380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67F188C2" w14:textId="347BB8B5" w:rsidR="009879C2" w:rsidRPr="003745F1" w:rsidRDefault="009879C2" w:rsidP="00ED6A6D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38186E2B" w14:textId="7283BA24" w:rsidR="009879C2" w:rsidRPr="003745F1" w:rsidRDefault="009879C2" w:rsidP="00B50829">
            <w:pPr>
              <w:pStyle w:val="standard"/>
              <w:ind w:firstLine="0"/>
              <w:rPr>
                <w:sz w:val="20"/>
              </w:rPr>
            </w:pPr>
          </w:p>
        </w:tc>
      </w:tr>
    </w:tbl>
    <w:p w14:paraId="12077356" w14:textId="77777777" w:rsidR="00E702E7" w:rsidRPr="00CF6B86" w:rsidRDefault="00E702E7" w:rsidP="00E86DF0">
      <w:pPr>
        <w:spacing w:after="0"/>
        <w:rPr>
          <w:rFonts w:ascii="Times New Roman" w:hAnsi="Times New Roman"/>
          <w:sz w:val="24"/>
          <w:szCs w:val="24"/>
        </w:rPr>
      </w:pPr>
    </w:p>
    <w:sectPr w:rsidR="00E702E7" w:rsidRPr="00CF6B86" w:rsidSect="00834B07">
      <w:footerReference w:type="default" r:id="rId8"/>
      <w:headerReference w:type="first" r:id="rId9"/>
      <w:footerReference w:type="first" r:id="rId10"/>
      <w:pgSz w:w="15840" w:h="12240" w:orient="landscape"/>
      <w:pgMar w:top="1440" w:right="1440" w:bottom="1440" w:left="1440" w:header="720" w:footer="43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764ED" w14:textId="77777777" w:rsidR="00A94512" w:rsidRDefault="00A94512">
      <w:r>
        <w:separator/>
      </w:r>
    </w:p>
  </w:endnote>
  <w:endnote w:type="continuationSeparator" w:id="0">
    <w:p w14:paraId="14DC87C8" w14:textId="77777777" w:rsidR="00A94512" w:rsidRDefault="00A9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New York"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2A986" w14:textId="601EA65C" w:rsidR="00E702E7" w:rsidRDefault="00574A91" w:rsidP="00E702E7">
    <w:pPr>
      <w:pStyle w:val="Footer"/>
      <w:spacing w:after="0"/>
      <w:jc w:val="right"/>
      <w:rPr>
        <w:i/>
        <w:color w:val="FF0000"/>
        <w:sz w:val="16"/>
        <w:szCs w:val="16"/>
      </w:rPr>
    </w:pPr>
    <w:r>
      <w:rPr>
        <w:i/>
        <w:color w:val="000000" w:themeColor="text1"/>
        <w:sz w:val="16"/>
        <w:szCs w:val="16"/>
      </w:rPr>
      <w:t>Human Energy Systems</w:t>
    </w:r>
    <w:r w:rsidR="00E86DF0" w:rsidRPr="00E86DF0">
      <w:rPr>
        <w:i/>
        <w:color w:val="000000" w:themeColor="text1"/>
        <w:sz w:val="16"/>
        <w:szCs w:val="16"/>
      </w:rPr>
      <w:t xml:space="preserve"> </w:t>
    </w:r>
    <w:r w:rsidR="00E702E7" w:rsidRPr="00E86DF0">
      <w:rPr>
        <w:i/>
        <w:color w:val="000000" w:themeColor="text1"/>
        <w:sz w:val="16"/>
        <w:szCs w:val="16"/>
      </w:rPr>
      <w:t>Unit,</w:t>
    </w:r>
    <w:r w:rsidR="00E702E7" w:rsidRPr="008B5602">
      <w:rPr>
        <w:i/>
        <w:sz w:val="16"/>
        <w:szCs w:val="16"/>
      </w:rPr>
      <w:t xml:space="preserve"> </w:t>
    </w:r>
    <w:r w:rsidR="00E86DF0">
      <w:rPr>
        <w:i/>
        <w:sz w:val="16"/>
        <w:szCs w:val="16"/>
      </w:rPr>
      <w:t>Learning Tracking Tool</w:t>
    </w:r>
  </w:p>
  <w:p w14:paraId="347E3373" w14:textId="77777777" w:rsidR="007F4969" w:rsidRPr="00E702E7" w:rsidRDefault="00E702E7" w:rsidP="00E702E7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0C366A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8EF59" w14:textId="77777777" w:rsidR="007F4969" w:rsidRDefault="007F4969" w:rsidP="007422D2">
    <w:pPr>
      <w:pStyle w:val="Footer"/>
      <w:framePr w:wrap="around" w:vAnchor="text" w:hAnchor="page" w:x="10388" w:y="-161"/>
      <w:rPr>
        <w:rStyle w:val="PageNumber"/>
      </w:rPr>
    </w:pPr>
  </w:p>
  <w:p w14:paraId="3A13172D" w14:textId="77777777" w:rsidR="00CF6B86" w:rsidRPr="008B5602" w:rsidRDefault="00CF6B86" w:rsidP="00CF6B86">
    <w:pPr>
      <w:pStyle w:val="Footer"/>
      <w:spacing w:after="0"/>
      <w:jc w:val="right"/>
      <w:rPr>
        <w:i/>
        <w:sz w:val="16"/>
        <w:szCs w:val="16"/>
      </w:rPr>
    </w:pPr>
    <w:r w:rsidRPr="00063F21">
      <w:rPr>
        <w:i/>
        <w:noProof/>
      </w:rPr>
      <w:drawing>
        <wp:anchor distT="0" distB="0" distL="114300" distR="114300" simplePos="0" relativeHeight="251659264" behindDoc="0" locked="0" layoutInCell="1" allowOverlap="1" wp14:anchorId="5EC84086" wp14:editId="4360326A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A0E8B1F" w14:textId="29DD7FFD" w:rsidR="00F55247" w:rsidRPr="00B50829" w:rsidRDefault="00574A91" w:rsidP="00B50829">
    <w:pPr>
      <w:pStyle w:val="Footer"/>
      <w:spacing w:after="0"/>
      <w:jc w:val="right"/>
      <w:rPr>
        <w:i/>
        <w:color w:val="FF0000"/>
        <w:sz w:val="16"/>
        <w:szCs w:val="16"/>
      </w:rPr>
    </w:pPr>
    <w:r>
      <w:rPr>
        <w:i/>
        <w:color w:val="000000" w:themeColor="text1"/>
        <w:sz w:val="16"/>
        <w:szCs w:val="16"/>
      </w:rPr>
      <w:t>Human Energy Systems</w:t>
    </w:r>
    <w:r w:rsidR="00F55247" w:rsidRPr="00E86DF0">
      <w:rPr>
        <w:i/>
        <w:color w:val="000000" w:themeColor="text1"/>
        <w:sz w:val="16"/>
        <w:szCs w:val="16"/>
      </w:rPr>
      <w:t xml:space="preserve"> Unit,</w:t>
    </w:r>
    <w:r w:rsidR="00F55247" w:rsidRPr="008B5602">
      <w:rPr>
        <w:i/>
        <w:sz w:val="16"/>
        <w:szCs w:val="16"/>
      </w:rPr>
      <w:t xml:space="preserve"> </w:t>
    </w:r>
    <w:r w:rsidR="00F55247">
      <w:rPr>
        <w:i/>
        <w:sz w:val="16"/>
        <w:szCs w:val="16"/>
      </w:rPr>
      <w:t>Learning Tracking Tool</w:t>
    </w:r>
  </w:p>
  <w:p w14:paraId="096CFE21" w14:textId="5D914B9C" w:rsidR="00CF6B86" w:rsidRDefault="00CF6B86" w:rsidP="00CF6B86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</w:t>
    </w:r>
    <w:r w:rsidR="00BC7497">
      <w:rPr>
        <w:i/>
        <w:sz w:val="16"/>
        <w:szCs w:val="16"/>
      </w:rPr>
      <w:t>9</w:t>
    </w:r>
  </w:p>
  <w:p w14:paraId="70E25198" w14:textId="593AFCC9" w:rsidR="007F4969" w:rsidRDefault="00CF6B86" w:rsidP="00B50829">
    <w:pPr>
      <w:pStyle w:val="Footer"/>
      <w:spacing w:after="0"/>
      <w:jc w:val="right"/>
    </w:pPr>
    <w:r w:rsidRPr="008B5602"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2448C" w14:textId="77777777" w:rsidR="00A94512" w:rsidRDefault="00A94512">
      <w:r>
        <w:separator/>
      </w:r>
    </w:p>
  </w:footnote>
  <w:footnote w:type="continuationSeparator" w:id="0">
    <w:p w14:paraId="60A075A0" w14:textId="77777777" w:rsidR="00A94512" w:rsidRDefault="00A94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F4818" w14:textId="77777777" w:rsidR="00CF6B86" w:rsidRDefault="00CF6B86">
    <w:pPr>
      <w:pStyle w:val="Header"/>
    </w:pPr>
    <w:r>
      <w:t xml:space="preserve">Name: _____________________________________________ </w:t>
    </w:r>
    <w:r>
      <w:ptab w:relativeTo="margin" w:alignment="center" w:leader="none"/>
    </w:r>
    <w:r>
      <w:t>Class: 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86489"/>
    <w:multiLevelType w:val="hybridMultilevel"/>
    <w:tmpl w:val="624C6F84"/>
    <w:lvl w:ilvl="0" w:tplc="7D942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9A7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58F3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154E4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204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229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3AB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32A5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0F01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8043635"/>
    <w:multiLevelType w:val="hybridMultilevel"/>
    <w:tmpl w:val="BB60C1A6"/>
    <w:lvl w:ilvl="0" w:tplc="B5AAE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7A238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529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EE8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A03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9AC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7CB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F42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9A0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43192"/>
    <w:multiLevelType w:val="hybridMultilevel"/>
    <w:tmpl w:val="B78CE874"/>
    <w:lvl w:ilvl="0" w:tplc="4ED22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A2F7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E568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71A9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5EED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E90C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20C8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7E0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163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A3A7E8F"/>
    <w:multiLevelType w:val="hybridMultilevel"/>
    <w:tmpl w:val="10223602"/>
    <w:lvl w:ilvl="0" w:tplc="65480D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7E4C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BA0E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B7AD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5CB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B826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B3A2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621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DA7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2CB1A08"/>
    <w:multiLevelType w:val="hybridMultilevel"/>
    <w:tmpl w:val="CB9EFB3E"/>
    <w:lvl w:ilvl="0" w:tplc="3D4E6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B6C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2837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B8B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018A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060B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48A4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EAF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5A2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66C5421"/>
    <w:multiLevelType w:val="hybridMultilevel"/>
    <w:tmpl w:val="665AEF86"/>
    <w:lvl w:ilvl="0" w:tplc="8E0E5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D88F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248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FA60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632C0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49827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26E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B23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481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7111D91"/>
    <w:multiLevelType w:val="hybridMultilevel"/>
    <w:tmpl w:val="F96C3BF6"/>
    <w:lvl w:ilvl="0" w:tplc="ACC8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2A5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880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8467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6A7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3451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D63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1EA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A0F6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426FF"/>
    <w:multiLevelType w:val="hybridMultilevel"/>
    <w:tmpl w:val="99A606FA"/>
    <w:lvl w:ilvl="0" w:tplc="E880F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1650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760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B07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BCC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442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1C24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64C5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B4E0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8AB2F1B"/>
    <w:multiLevelType w:val="hybridMultilevel"/>
    <w:tmpl w:val="93746376"/>
    <w:lvl w:ilvl="0" w:tplc="27F2D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75406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C443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8E3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24F4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7C4A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16C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FC0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CC9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AE2E57"/>
    <w:multiLevelType w:val="hybridMultilevel"/>
    <w:tmpl w:val="FCEE0386"/>
    <w:lvl w:ilvl="0" w:tplc="6CBCF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646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9CA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2E39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8A15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2848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ED47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BA5A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E68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63674F"/>
    <w:multiLevelType w:val="hybridMultilevel"/>
    <w:tmpl w:val="234A310E"/>
    <w:lvl w:ilvl="0" w:tplc="742085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341A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BAB2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109F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B49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7082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5E79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5CF1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808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8C7400"/>
    <w:multiLevelType w:val="hybridMultilevel"/>
    <w:tmpl w:val="DD2A427E"/>
    <w:lvl w:ilvl="0" w:tplc="3834AE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D01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B87C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E1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D466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E65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5C0F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1A01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A466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9"/>
  </w:num>
  <w:num w:numId="3">
    <w:abstractNumId w:val="0"/>
  </w:num>
  <w:num w:numId="4">
    <w:abstractNumId w:val="11"/>
  </w:num>
  <w:num w:numId="5">
    <w:abstractNumId w:val="19"/>
  </w:num>
  <w:num w:numId="6">
    <w:abstractNumId w:val="26"/>
  </w:num>
  <w:num w:numId="7">
    <w:abstractNumId w:val="33"/>
  </w:num>
  <w:num w:numId="8">
    <w:abstractNumId w:val="30"/>
  </w:num>
  <w:num w:numId="9">
    <w:abstractNumId w:val="9"/>
  </w:num>
  <w:num w:numId="10">
    <w:abstractNumId w:val="14"/>
  </w:num>
  <w:num w:numId="11">
    <w:abstractNumId w:val="25"/>
  </w:num>
  <w:num w:numId="12">
    <w:abstractNumId w:val="18"/>
  </w:num>
  <w:num w:numId="13">
    <w:abstractNumId w:val="3"/>
  </w:num>
  <w:num w:numId="14">
    <w:abstractNumId w:val="22"/>
  </w:num>
  <w:num w:numId="15">
    <w:abstractNumId w:val="34"/>
  </w:num>
  <w:num w:numId="16">
    <w:abstractNumId w:val="23"/>
  </w:num>
  <w:num w:numId="17">
    <w:abstractNumId w:val="10"/>
  </w:num>
  <w:num w:numId="18">
    <w:abstractNumId w:val="16"/>
  </w:num>
  <w:num w:numId="19">
    <w:abstractNumId w:val="27"/>
  </w:num>
  <w:num w:numId="20">
    <w:abstractNumId w:val="28"/>
  </w:num>
  <w:num w:numId="21">
    <w:abstractNumId w:val="15"/>
  </w:num>
  <w:num w:numId="22">
    <w:abstractNumId w:val="31"/>
  </w:num>
  <w:num w:numId="23">
    <w:abstractNumId w:val="31"/>
  </w:num>
  <w:num w:numId="24">
    <w:abstractNumId w:val="21"/>
  </w:num>
  <w:num w:numId="25">
    <w:abstractNumId w:val="2"/>
  </w:num>
  <w:num w:numId="26">
    <w:abstractNumId w:val="7"/>
  </w:num>
  <w:num w:numId="27">
    <w:abstractNumId w:val="12"/>
  </w:num>
  <w:num w:numId="28">
    <w:abstractNumId w:val="20"/>
  </w:num>
  <w:num w:numId="29">
    <w:abstractNumId w:val="1"/>
  </w:num>
  <w:num w:numId="30">
    <w:abstractNumId w:val="6"/>
  </w:num>
  <w:num w:numId="31">
    <w:abstractNumId w:val="8"/>
  </w:num>
  <w:num w:numId="32">
    <w:abstractNumId w:val="13"/>
  </w:num>
  <w:num w:numId="33">
    <w:abstractNumId w:val="4"/>
  </w:num>
  <w:num w:numId="34">
    <w:abstractNumId w:val="32"/>
  </w:num>
  <w:num w:numId="35">
    <w:abstractNumId w:val="5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B07"/>
    <w:rsid w:val="0001237D"/>
    <w:rsid w:val="00013966"/>
    <w:rsid w:val="00064F8F"/>
    <w:rsid w:val="00067C56"/>
    <w:rsid w:val="00080F0A"/>
    <w:rsid w:val="00082E25"/>
    <w:rsid w:val="00090248"/>
    <w:rsid w:val="000B1CB0"/>
    <w:rsid w:val="000B5E49"/>
    <w:rsid w:val="000C366A"/>
    <w:rsid w:val="000C42BE"/>
    <w:rsid w:val="000C46A8"/>
    <w:rsid w:val="000E2B4F"/>
    <w:rsid w:val="000F1C68"/>
    <w:rsid w:val="00103FDA"/>
    <w:rsid w:val="00135C69"/>
    <w:rsid w:val="00135CC1"/>
    <w:rsid w:val="001401F3"/>
    <w:rsid w:val="0015626F"/>
    <w:rsid w:val="00160190"/>
    <w:rsid w:val="0016032A"/>
    <w:rsid w:val="00166E00"/>
    <w:rsid w:val="00184C6A"/>
    <w:rsid w:val="001E3F1B"/>
    <w:rsid w:val="001F2202"/>
    <w:rsid w:val="00205406"/>
    <w:rsid w:val="00206DEE"/>
    <w:rsid w:val="0023266B"/>
    <w:rsid w:val="002579E4"/>
    <w:rsid w:val="002601EF"/>
    <w:rsid w:val="002A5C2F"/>
    <w:rsid w:val="002B3D84"/>
    <w:rsid w:val="00310F15"/>
    <w:rsid w:val="00316F28"/>
    <w:rsid w:val="00354772"/>
    <w:rsid w:val="0036320F"/>
    <w:rsid w:val="003745F1"/>
    <w:rsid w:val="00391F73"/>
    <w:rsid w:val="00394DBF"/>
    <w:rsid w:val="003C2DDF"/>
    <w:rsid w:val="00405252"/>
    <w:rsid w:val="00417B57"/>
    <w:rsid w:val="00417CF4"/>
    <w:rsid w:val="00447870"/>
    <w:rsid w:val="004548E8"/>
    <w:rsid w:val="00456E16"/>
    <w:rsid w:val="004A4619"/>
    <w:rsid w:val="004B4163"/>
    <w:rsid w:val="004E1CFB"/>
    <w:rsid w:val="0051579F"/>
    <w:rsid w:val="0052519A"/>
    <w:rsid w:val="00526648"/>
    <w:rsid w:val="00532B27"/>
    <w:rsid w:val="00545934"/>
    <w:rsid w:val="00571AD6"/>
    <w:rsid w:val="00574A91"/>
    <w:rsid w:val="005B595C"/>
    <w:rsid w:val="005D5585"/>
    <w:rsid w:val="005D68D2"/>
    <w:rsid w:val="005F799E"/>
    <w:rsid w:val="00626C46"/>
    <w:rsid w:val="006460DC"/>
    <w:rsid w:val="00652783"/>
    <w:rsid w:val="00694908"/>
    <w:rsid w:val="006A251B"/>
    <w:rsid w:val="006E2437"/>
    <w:rsid w:val="006E4048"/>
    <w:rsid w:val="006E6DFC"/>
    <w:rsid w:val="00723727"/>
    <w:rsid w:val="0072460B"/>
    <w:rsid w:val="007422D2"/>
    <w:rsid w:val="00790720"/>
    <w:rsid w:val="00794AC7"/>
    <w:rsid w:val="007B7AD7"/>
    <w:rsid w:val="007D03FC"/>
    <w:rsid w:val="007F4969"/>
    <w:rsid w:val="008109CE"/>
    <w:rsid w:val="008116E5"/>
    <w:rsid w:val="00826BD8"/>
    <w:rsid w:val="00834B07"/>
    <w:rsid w:val="008423F7"/>
    <w:rsid w:val="00861A04"/>
    <w:rsid w:val="00874C11"/>
    <w:rsid w:val="00883FDE"/>
    <w:rsid w:val="008B5602"/>
    <w:rsid w:val="008C1C0E"/>
    <w:rsid w:val="008E016E"/>
    <w:rsid w:val="008E3526"/>
    <w:rsid w:val="008F5380"/>
    <w:rsid w:val="009345E0"/>
    <w:rsid w:val="00955785"/>
    <w:rsid w:val="00961CF6"/>
    <w:rsid w:val="0097150D"/>
    <w:rsid w:val="00972C5D"/>
    <w:rsid w:val="00977547"/>
    <w:rsid w:val="00983032"/>
    <w:rsid w:val="009879C2"/>
    <w:rsid w:val="009A68F3"/>
    <w:rsid w:val="009D66E0"/>
    <w:rsid w:val="00A40110"/>
    <w:rsid w:val="00A94512"/>
    <w:rsid w:val="00AC7D27"/>
    <w:rsid w:val="00B21995"/>
    <w:rsid w:val="00B50829"/>
    <w:rsid w:val="00B56E42"/>
    <w:rsid w:val="00BB07EC"/>
    <w:rsid w:val="00BB67BB"/>
    <w:rsid w:val="00BC20A4"/>
    <w:rsid w:val="00BC7497"/>
    <w:rsid w:val="00C12AD9"/>
    <w:rsid w:val="00C35AEF"/>
    <w:rsid w:val="00C451A7"/>
    <w:rsid w:val="00C4600E"/>
    <w:rsid w:val="00C571C4"/>
    <w:rsid w:val="00C75214"/>
    <w:rsid w:val="00CA3EE2"/>
    <w:rsid w:val="00CA47D3"/>
    <w:rsid w:val="00CF6B86"/>
    <w:rsid w:val="00D148D2"/>
    <w:rsid w:val="00D45A56"/>
    <w:rsid w:val="00D96FE8"/>
    <w:rsid w:val="00DA406D"/>
    <w:rsid w:val="00DD04A3"/>
    <w:rsid w:val="00DD2EE6"/>
    <w:rsid w:val="00DE0F72"/>
    <w:rsid w:val="00DF10AE"/>
    <w:rsid w:val="00E12DB9"/>
    <w:rsid w:val="00E2199F"/>
    <w:rsid w:val="00E61F11"/>
    <w:rsid w:val="00E702E7"/>
    <w:rsid w:val="00E81BE4"/>
    <w:rsid w:val="00E86DF0"/>
    <w:rsid w:val="00EB1DEF"/>
    <w:rsid w:val="00EC1034"/>
    <w:rsid w:val="00ED6A6D"/>
    <w:rsid w:val="00F14A52"/>
    <w:rsid w:val="00F17224"/>
    <w:rsid w:val="00F30B0D"/>
    <w:rsid w:val="00F355CE"/>
    <w:rsid w:val="00F37338"/>
    <w:rsid w:val="00F55247"/>
    <w:rsid w:val="00FB233D"/>
    <w:rsid w:val="00FB7113"/>
    <w:rsid w:val="00FD1905"/>
    <w:rsid w:val="00FE33E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339C69C"/>
  <w15:docId w15:val="{720A40BF-A6EC-2A42-93CF-17E9FB978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CF6B86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B86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99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9120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32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4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1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81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797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1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05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5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5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95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9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66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728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79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irstenedwards/Downloads/CTIME_Template_w_Logo_Dated%20(6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1126CCE-20E9-2940-BC11-B44AE08D3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CTIME_Template_w_Logo_Dated (6).dotx</Template>
  <TotalTime>52</TotalTime>
  <Pages>2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Edwards, Kirsten Diane</dc:creator>
  <cp:keywords/>
  <dc:description/>
  <cp:lastModifiedBy>Tompkins, Elizabeth</cp:lastModifiedBy>
  <cp:revision>11</cp:revision>
  <cp:lastPrinted>2018-08-01T19:37:00Z</cp:lastPrinted>
  <dcterms:created xsi:type="dcterms:W3CDTF">2020-02-23T14:18:00Z</dcterms:created>
  <dcterms:modified xsi:type="dcterms:W3CDTF">2020-03-27T18:33:00Z</dcterms:modified>
</cp:coreProperties>
</file>